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6687CEE8"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82</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E2685" w:rsidRPr="00DE2685">
        <w:rPr>
          <w:rFonts w:ascii="Arial" w:hAnsi="Arial" w:cs="Arial"/>
          <w:b/>
          <w:sz w:val="24"/>
          <w:szCs w:val="24"/>
        </w:rPr>
        <w:t>RP-182770</w:t>
      </w:r>
      <w:bookmarkStart w:id="0" w:name="_GoBack"/>
      <w:bookmarkEnd w:id="0"/>
    </w:p>
    <w:p w14:paraId="0065627C" w14:textId="77777777" w:rsidR="00F86A73" w:rsidRPr="004B566C" w:rsidRDefault="00207DC4" w:rsidP="004B566C">
      <w:pPr>
        <w:tabs>
          <w:tab w:val="left" w:pos="567"/>
        </w:tabs>
        <w:rPr>
          <w:rFonts w:ascii="Arial" w:hAnsi="Arial" w:cs="Arial"/>
          <w:b/>
          <w:sz w:val="24"/>
        </w:rPr>
      </w:pPr>
      <w:r w:rsidRPr="00E716E2">
        <w:rPr>
          <w:rFonts w:ascii="Arial" w:hAnsi="Arial" w:cs="Arial"/>
          <w:b/>
          <w:sz w:val="24"/>
        </w:rPr>
        <w:t>Sorrento, Italy</w:t>
      </w:r>
      <w:r w:rsidR="00C266F9" w:rsidRPr="00E716E2">
        <w:rPr>
          <w:rFonts w:ascii="Arial" w:hAnsi="Arial" w:cs="Arial"/>
          <w:b/>
          <w:sz w:val="24"/>
        </w:rPr>
        <w:t>,</w:t>
      </w:r>
      <w:r w:rsidR="00D17794" w:rsidRPr="00E716E2">
        <w:rPr>
          <w:rFonts w:ascii="Arial" w:hAnsi="Arial" w:cs="Arial"/>
          <w:b/>
          <w:sz w:val="24"/>
        </w:rPr>
        <w:t xml:space="preserve"> </w:t>
      </w:r>
      <w:r w:rsidRPr="00E716E2">
        <w:rPr>
          <w:rFonts w:ascii="Arial" w:hAnsi="Arial" w:cs="Arial"/>
          <w:b/>
          <w:sz w:val="24"/>
        </w:rPr>
        <w:t>December</w:t>
      </w:r>
      <w:r w:rsidR="00AE08EB" w:rsidRPr="00E716E2">
        <w:rPr>
          <w:rFonts w:ascii="Arial" w:hAnsi="Arial" w:cs="Arial"/>
          <w:b/>
          <w:sz w:val="24"/>
        </w:rPr>
        <w:t xml:space="preserve"> </w:t>
      </w:r>
      <w:r w:rsidR="007113A1" w:rsidRPr="00E716E2">
        <w:rPr>
          <w:rFonts w:ascii="Arial" w:hAnsi="Arial" w:cs="Arial"/>
          <w:b/>
          <w:sz w:val="24"/>
        </w:rPr>
        <w:t>1</w:t>
      </w:r>
      <w:r w:rsidR="00C21339" w:rsidRPr="00E716E2">
        <w:rPr>
          <w:rFonts w:ascii="Arial" w:hAnsi="Arial" w:cs="Arial"/>
          <w:b/>
          <w:sz w:val="24"/>
        </w:rPr>
        <w:t>0</w:t>
      </w:r>
      <w:r w:rsidR="00AE08EB" w:rsidRPr="00E716E2">
        <w:rPr>
          <w:rFonts w:ascii="Arial" w:hAnsi="Arial" w:cs="Arial"/>
          <w:b/>
          <w:sz w:val="24"/>
        </w:rPr>
        <w:t>-</w:t>
      </w:r>
      <w:r w:rsidR="00C21339" w:rsidRPr="00E716E2">
        <w:rPr>
          <w:rFonts w:ascii="Arial" w:hAnsi="Arial" w:cs="Arial"/>
          <w:b/>
          <w:sz w:val="24"/>
        </w:rPr>
        <w:t>13</w:t>
      </w:r>
      <w:r w:rsidR="00D17794" w:rsidRPr="00E716E2">
        <w:rPr>
          <w:rFonts w:ascii="Arial" w:hAnsi="Arial" w:cs="Arial"/>
          <w:b/>
          <w:sz w:val="24"/>
        </w:rPr>
        <w:t>, 201</w:t>
      </w:r>
      <w:r w:rsidR="00C80116" w:rsidRPr="00E716E2">
        <w:rPr>
          <w:rFonts w:ascii="Arial" w:hAnsi="Arial" w:cs="Arial"/>
          <w:b/>
          <w:sz w:val="24"/>
        </w:rPr>
        <w:t>8</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16E2" w:rsidRPr="00E716E2">
        <w:rPr>
          <w:rFonts w:ascii="Arial" w:hAnsi="Arial" w:cs="Arial"/>
          <w:lang w:eastAsia="ja-JP"/>
        </w:rPr>
        <w:t>10.5.3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77777777" w:rsidR="00593315" w:rsidRPr="008836AC" w:rsidRDefault="00E716E2"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YES</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77777777" w:rsidR="0036248C" w:rsidRPr="008836AC" w:rsidRDefault="00E716E2"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7777777"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77777777" w:rsidR="00B6300F" w:rsidRPr="008836AC" w:rsidRDefault="00E716E2" w:rsidP="008836AC">
            <w:pPr>
              <w:tabs>
                <w:tab w:val="left" w:pos="567"/>
              </w:tabs>
              <w:spacing w:after="0"/>
              <w:rPr>
                <w:rFonts w:ascii="Arial" w:hAnsi="Arial" w:cs="Arial"/>
                <w:lang w:eastAsia="ja-JP"/>
              </w:rPr>
            </w:pPr>
            <w:r w:rsidRPr="00AA2089">
              <w:rPr>
                <w:rFonts w:ascii="Arial" w:hAnsi="Arial" w:cs="Arial"/>
                <w:lang w:eastAsia="ja-JP"/>
              </w:rPr>
              <w:t>RP-181824</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716E2" w:rsidRPr="00D67785">
              <w:rPr>
                <w:rFonts w:ascii="Arial" w:hAnsi="Arial" w:cs="Arial"/>
                <w:lang w:eastAsia="ja-JP"/>
              </w:rPr>
              <w:t>12/2019</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7777777"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30%</w:t>
            </w:r>
          </w:p>
        </w:tc>
        <w:tc>
          <w:tcPr>
            <w:tcW w:w="2268" w:type="dxa"/>
          </w:tcPr>
          <w:p w14:paraId="3F51B243"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716E2" w:rsidRPr="00E716E2">
              <w:rPr>
                <w:rFonts w:ascii="Arial" w:hAnsi="Arial" w:cs="Arial"/>
                <w:color w:val="00B050"/>
                <w:lang w:eastAsia="ja-JP"/>
              </w:rPr>
              <w:t>30%</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77777777" w:rsidR="00E716E2" w:rsidRP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77777777" w:rsidR="00701410" w:rsidRDefault="00701410" w:rsidP="00701410">
      <w:pPr>
        <w:pStyle w:val="Heading4"/>
        <w:rPr>
          <w:lang w:eastAsia="ja-JP"/>
        </w:rPr>
      </w:pPr>
      <w:r>
        <w:rPr>
          <w:lang w:eastAsia="ja-JP"/>
        </w:rPr>
        <w:t>2.4.1</w:t>
      </w:r>
      <w:r>
        <w:rPr>
          <w:lang w:eastAsia="ja-JP"/>
        </w:rPr>
        <w:tab/>
        <w:t>Agreements</w:t>
      </w:r>
    </w:p>
    <w:p w14:paraId="58661DA6" w14:textId="77777777" w:rsidR="00E716E2" w:rsidRDefault="00E716E2" w:rsidP="00E716E2">
      <w:pPr>
        <w:rPr>
          <w:rFonts w:ascii="Arial" w:hAnsi="Arial" w:cs="Arial"/>
          <w:iCs/>
        </w:rPr>
      </w:pPr>
      <w:r>
        <w:rPr>
          <w:rFonts w:ascii="Arial" w:hAnsi="Arial" w:cs="Arial"/>
          <w:iCs/>
        </w:rPr>
        <w:t xml:space="preserve">RAN4#88bis discussed Band 65 RF impact and made the following agreements: </w:t>
      </w:r>
    </w:p>
    <w:p w14:paraId="608C53DA" w14:textId="77777777" w:rsidR="00E716E2" w:rsidRPr="00735410" w:rsidRDefault="00E716E2" w:rsidP="00E716E2">
      <w:pPr>
        <w:pStyle w:val="ListParagraph"/>
        <w:numPr>
          <w:ilvl w:val="0"/>
          <w:numId w:val="20"/>
        </w:numPr>
        <w:ind w:leftChars="0"/>
      </w:pPr>
      <w:r w:rsidRPr="00735410">
        <w:rPr>
          <w:rFonts w:ascii="Arial" w:hAnsi="Arial" w:cs="Arial"/>
          <w:iCs/>
        </w:rPr>
        <w:t>CR listed in table below are agreed.</w:t>
      </w:r>
    </w:p>
    <w:p w14:paraId="0279B747" w14:textId="77777777" w:rsidR="00E716E2" w:rsidRPr="00735410" w:rsidRDefault="00E716E2" w:rsidP="00E716E2">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E716E2" w14:paraId="58CE9C7D"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78D38C" w14:textId="77777777" w:rsidR="00E716E2" w:rsidRDefault="00E716E2"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058508B" w14:textId="77777777" w:rsidR="00E716E2" w:rsidRDefault="00E716E2"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716B532" w14:textId="77777777" w:rsidR="00E716E2" w:rsidRDefault="00E716E2" w:rsidP="009A55AF">
            <w:pPr>
              <w:pStyle w:val="TAL"/>
              <w:rPr>
                <w:szCs w:val="18"/>
              </w:rPr>
            </w:pPr>
            <w:r>
              <w:t>REL-</w:t>
            </w:r>
            <w:proofErr w:type="spellStart"/>
            <w:r>
              <w:t>indep</w:t>
            </w:r>
            <w:proofErr w:type="spellEnd"/>
            <w:r>
              <w:t>.</w:t>
            </w:r>
          </w:p>
          <w:p w14:paraId="5D320AB1" w14:textId="77777777" w:rsidR="00E716E2" w:rsidRDefault="00E716E2"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D105BC" w14:textId="77777777" w:rsidR="00E716E2" w:rsidRDefault="00E716E2" w:rsidP="009A55AF">
            <w:pPr>
              <w:pStyle w:val="TAL"/>
              <w:rPr>
                <w:szCs w:val="18"/>
              </w:rPr>
            </w:pPr>
            <w:r>
              <w:t>contact</w:t>
            </w:r>
          </w:p>
          <w:p w14:paraId="64D5EA8A" w14:textId="77777777" w:rsidR="00E716E2" w:rsidRDefault="00E716E2"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D93A9E3" w14:textId="77777777" w:rsidR="00E716E2" w:rsidRDefault="00E716E2" w:rsidP="009A55AF">
            <w:pPr>
              <w:pStyle w:val="TAL"/>
              <w:rPr>
                <w:szCs w:val="18"/>
              </w:rPr>
            </w:pPr>
            <w:r>
              <w:t>CRs provided to RAN</w:t>
            </w:r>
          </w:p>
          <w:p w14:paraId="24E9700A" w14:textId="77777777" w:rsidR="00E716E2" w:rsidRDefault="00E716E2" w:rsidP="009A55AF">
            <w:pPr>
              <w:pStyle w:val="TAL"/>
              <w:rPr>
                <w:sz w:val="22"/>
                <w:szCs w:val="22"/>
              </w:rPr>
            </w:pPr>
            <w:r>
              <w:t xml:space="preserve">spec: RAN4 </w:t>
            </w:r>
            <w:proofErr w:type="spellStart"/>
            <w:r>
              <w:t>Tdoc</w:t>
            </w:r>
            <w:proofErr w:type="spellEnd"/>
          </w:p>
          <w:p w14:paraId="2A7BEBCD" w14:textId="77777777" w:rsidR="00E716E2" w:rsidRDefault="00E716E2"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11EBD7" w14:textId="77777777" w:rsidR="00E716E2" w:rsidRDefault="00E716E2" w:rsidP="009A55AF">
            <w:pPr>
              <w:pStyle w:val="TAL"/>
              <w:rPr>
                <w:szCs w:val="18"/>
              </w:rPr>
            </w:pPr>
            <w:r>
              <w:t>Core part</w:t>
            </w:r>
          </w:p>
          <w:p w14:paraId="1D91852D" w14:textId="77777777" w:rsidR="00E716E2" w:rsidRDefault="00E716E2" w:rsidP="009A55AF">
            <w:pPr>
              <w:pStyle w:val="TAL"/>
              <w:rPr>
                <w:sz w:val="22"/>
                <w:szCs w:val="22"/>
              </w:rPr>
            </w:pPr>
            <w:r>
              <w:t>completed?</w:t>
            </w:r>
          </w:p>
          <w:p w14:paraId="72AEE2BD" w14:textId="77777777" w:rsidR="00E716E2" w:rsidRDefault="00E716E2"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A3D733B" w14:textId="77777777" w:rsidR="00E716E2" w:rsidRDefault="00E716E2" w:rsidP="009A55AF">
            <w:pPr>
              <w:pStyle w:val="TAL"/>
              <w:rPr>
                <w:szCs w:val="18"/>
              </w:rPr>
            </w:pPr>
            <w:r>
              <w:t>Perf. part</w:t>
            </w:r>
          </w:p>
          <w:p w14:paraId="627A80F6" w14:textId="77777777" w:rsidR="00E716E2" w:rsidRDefault="00E716E2" w:rsidP="009A55AF">
            <w:pPr>
              <w:pStyle w:val="TAL"/>
              <w:rPr>
                <w:sz w:val="22"/>
                <w:szCs w:val="22"/>
              </w:rPr>
            </w:pPr>
            <w:r>
              <w:t>completed?</w:t>
            </w:r>
          </w:p>
          <w:p w14:paraId="10B2581A" w14:textId="77777777" w:rsidR="00E716E2" w:rsidRDefault="00E716E2"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EAA527" w14:textId="77777777" w:rsidR="00E716E2" w:rsidRDefault="00E716E2" w:rsidP="009A55AF">
            <w:pPr>
              <w:pStyle w:val="TAL"/>
            </w:pPr>
            <w:r>
              <w:t>open issues/comments</w:t>
            </w:r>
          </w:p>
        </w:tc>
      </w:tr>
      <w:tr w:rsidR="00E716E2" w:rsidRPr="001703DF" w14:paraId="6AE5CC8E" w14:textId="77777777" w:rsidTr="009A55AF">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95640A7" w14:textId="77777777" w:rsidR="00E716E2" w:rsidRPr="00B359B4" w:rsidRDefault="00E716E2" w:rsidP="009A55AF">
            <w:r>
              <w:t>65</w:t>
            </w:r>
          </w:p>
        </w:tc>
        <w:tc>
          <w:tcPr>
            <w:tcW w:w="736" w:type="dxa"/>
            <w:tcBorders>
              <w:top w:val="nil"/>
              <w:left w:val="nil"/>
              <w:bottom w:val="single" w:sz="8" w:space="0" w:color="auto"/>
              <w:right w:val="single" w:sz="8" w:space="0" w:color="auto"/>
            </w:tcBorders>
          </w:tcPr>
          <w:p w14:paraId="4CFB06F5" w14:textId="77777777" w:rsidR="00E716E2" w:rsidRPr="00B359B4" w:rsidRDefault="00E716E2" w:rsidP="009A55AF">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5546B8FF" w14:textId="77777777" w:rsidR="00E716E2" w:rsidRPr="00B359B4" w:rsidRDefault="00E716E2" w:rsidP="009A55AF">
            <w:r w:rsidRPr="00B359B4">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1534003B" w14:textId="77777777" w:rsidR="00E716E2" w:rsidRPr="00650525" w:rsidRDefault="00E716E2"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06F99900" w14:textId="77777777" w:rsidR="00E716E2" w:rsidRPr="00B561B8" w:rsidRDefault="00E716E2" w:rsidP="009A55AF">
            <w:r w:rsidRPr="00650525">
              <w:t>36.</w:t>
            </w:r>
            <w:r w:rsidRPr="00B561B8">
              <w:t>101:</w:t>
            </w:r>
            <w:r>
              <w:t xml:space="preserve"> </w:t>
            </w:r>
            <w:r w:rsidRPr="00B561B8">
              <w:t>R4-1813231</w:t>
            </w:r>
          </w:p>
          <w:p w14:paraId="306F4601" w14:textId="77777777" w:rsidR="00E716E2" w:rsidRPr="00B561B8" w:rsidRDefault="00E716E2" w:rsidP="009A55AF">
            <w:r w:rsidRPr="00B561B8">
              <w:t>36.104:</w:t>
            </w:r>
            <w:r>
              <w:t xml:space="preserve"> </w:t>
            </w:r>
            <w:r w:rsidRPr="00B561B8">
              <w:t>R4-1813226</w:t>
            </w:r>
          </w:p>
          <w:p w14:paraId="37DD6643" w14:textId="77777777" w:rsidR="00E716E2" w:rsidRPr="00B561B8" w:rsidRDefault="00E716E2" w:rsidP="009A55AF">
            <w:r w:rsidRPr="00B561B8">
              <w:t>36.133:</w:t>
            </w:r>
            <w:r>
              <w:t xml:space="preserve"> </w:t>
            </w:r>
            <w:r w:rsidRPr="00B561B8">
              <w:t>R4-1813236</w:t>
            </w:r>
          </w:p>
          <w:p w14:paraId="43A8E045" w14:textId="77777777" w:rsidR="00E716E2" w:rsidRPr="00B561B8" w:rsidRDefault="00E716E2" w:rsidP="009A55AF">
            <w:r w:rsidRPr="00B561B8">
              <w:t>36.307:</w:t>
            </w:r>
            <w:r>
              <w:t xml:space="preserve"> </w:t>
            </w:r>
            <w:r w:rsidRPr="00B561B8">
              <w:t>R4-1813852;</w:t>
            </w:r>
            <w:r>
              <w:t xml:space="preserve"> </w:t>
            </w:r>
            <w:r w:rsidRPr="00B561B8">
              <w:t>R4-1813853;</w:t>
            </w:r>
            <w:r>
              <w:t xml:space="preserve"> </w:t>
            </w:r>
            <w:r w:rsidRPr="00B561B8">
              <w:t>R4-1813854</w:t>
            </w:r>
          </w:p>
          <w:p w14:paraId="40B09F4B" w14:textId="77777777" w:rsidR="00E716E2" w:rsidRPr="00B561B8" w:rsidRDefault="00E716E2" w:rsidP="009A55AF">
            <w:r w:rsidRPr="00B561B8">
              <w:t>37.104:</w:t>
            </w:r>
            <w:r>
              <w:t xml:space="preserve"> </w:t>
            </w:r>
            <w:r w:rsidRPr="00B561B8">
              <w:t>R4-1813227</w:t>
            </w:r>
          </w:p>
          <w:p w14:paraId="52DBCD1F" w14:textId="77777777" w:rsidR="00E716E2" w:rsidRPr="00B561B8" w:rsidRDefault="00E716E2" w:rsidP="009A55AF">
            <w:r w:rsidRPr="00B561B8">
              <w:t>36.141:</w:t>
            </w:r>
            <w:r>
              <w:t xml:space="preserve"> </w:t>
            </w:r>
            <w:r w:rsidRPr="00B561B8">
              <w:t>R4-1813810</w:t>
            </w:r>
          </w:p>
          <w:p w14:paraId="55590609" w14:textId="77777777" w:rsidR="00E716E2" w:rsidRPr="00650525" w:rsidRDefault="00E716E2" w:rsidP="009A55AF">
            <w:pPr>
              <w:rPr>
                <w:i/>
                <w:lang w:val="en-US"/>
              </w:rPr>
            </w:pPr>
            <w:r w:rsidRPr="00B561B8">
              <w:t>37.141:</w:t>
            </w:r>
            <w:r>
              <w:t xml:space="preserve"> </w:t>
            </w:r>
            <w:r w:rsidRPr="00B561B8">
              <w:t>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53497710" w14:textId="77777777" w:rsidR="00E716E2" w:rsidRPr="001703DF" w:rsidRDefault="00E716E2"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44697AF4" w14:textId="77777777" w:rsidR="00E716E2" w:rsidRPr="001703DF" w:rsidRDefault="00E716E2" w:rsidP="009A55A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1D9EA9D3" w14:textId="77777777" w:rsidR="00E716E2" w:rsidRPr="001703DF" w:rsidRDefault="00E716E2" w:rsidP="009A55AF">
            <w:pPr>
              <w:rPr>
                <w:lang w:val="en-US"/>
              </w:rPr>
            </w:pPr>
            <w:r>
              <w:rPr>
                <w:rFonts w:ascii="Arial" w:hAnsi="Arial" w:cs="Arial"/>
                <w:sz w:val="18"/>
                <w:szCs w:val="18"/>
              </w:rPr>
              <w:t>No</w:t>
            </w:r>
          </w:p>
        </w:tc>
      </w:tr>
    </w:tbl>
    <w:p w14:paraId="0CE559AD" w14:textId="77777777" w:rsidR="00E716E2" w:rsidRDefault="00E716E2" w:rsidP="00E716E2">
      <w:pPr>
        <w:rPr>
          <w:lang w:eastAsia="ja-JP"/>
        </w:rPr>
      </w:pPr>
    </w:p>
    <w:p w14:paraId="55ADFF83" w14:textId="77777777" w:rsidR="00E716E2" w:rsidRDefault="00E716E2" w:rsidP="00E716E2">
      <w:pPr>
        <w:rPr>
          <w:rFonts w:ascii="Arial" w:hAnsi="Arial" w:cs="Arial"/>
          <w:iCs/>
        </w:rPr>
      </w:pPr>
      <w:r>
        <w:rPr>
          <w:rFonts w:ascii="Arial" w:hAnsi="Arial" w:cs="Arial"/>
          <w:iCs/>
        </w:rPr>
        <w:t>RAN4#89 discussed Band 42 and Band 43 general RF impact and work plan to add these two bands and made the following agreements:</w:t>
      </w:r>
    </w:p>
    <w:p w14:paraId="0F30313D" w14:textId="77777777" w:rsidR="00E716E2" w:rsidRDefault="00E716E2" w:rsidP="00E716E2">
      <w:pPr>
        <w:pStyle w:val="ListParagraph"/>
        <w:numPr>
          <w:ilvl w:val="0"/>
          <w:numId w:val="19"/>
        </w:numPr>
        <w:ind w:leftChars="0"/>
      </w:pPr>
      <w:r>
        <w:t>Work plan and RF generic analysis (</w:t>
      </w:r>
      <w:r w:rsidRPr="00B561B8">
        <w:t>R4-1815775</w:t>
      </w:r>
      <w:r>
        <w:t>) is agreed.</w:t>
      </w:r>
    </w:p>
    <w:p w14:paraId="46DDB32C" w14:textId="77777777" w:rsidR="00E716E2" w:rsidRPr="00E716E2" w:rsidRDefault="00E716E2" w:rsidP="00E716E2">
      <w:pPr>
        <w:rPr>
          <w:lang w:val="en-US"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A56" w14:textId="77777777" w:rsidR="00EE1504" w:rsidRDefault="00EE1504">
      <w:r>
        <w:separator/>
      </w:r>
    </w:p>
  </w:endnote>
  <w:endnote w:type="continuationSeparator" w:id="0">
    <w:p w14:paraId="7E021114"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8375" w14:textId="77777777" w:rsidR="00EE1504" w:rsidRDefault="00EE1504">
      <w:r>
        <w:separator/>
      </w:r>
    </w:p>
  </w:footnote>
  <w:footnote w:type="continuationSeparator" w:id="0">
    <w:p w14:paraId="61518C6C"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6B4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685"/>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734</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4</cp:revision>
  <dcterms:created xsi:type="dcterms:W3CDTF">2018-11-28T16:17:00Z</dcterms:created>
  <dcterms:modified xsi:type="dcterms:W3CDTF">2018-12-10T13:16:00Z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